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D83A0" w14:textId="77777777" w:rsidR="00127039" w:rsidRDefault="00127039" w:rsidP="001270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SHREWESBURY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74F7B72" w14:textId="77777777" w:rsidR="00127039" w:rsidRDefault="00127039" w:rsidP="00127039">
      <w:pPr>
        <w:rPr>
          <w:rFonts w:ascii="Times New Roman" w:hAnsi="Times New Roman" w:cs="Times New Roman"/>
        </w:rPr>
      </w:pPr>
    </w:p>
    <w:p w14:paraId="6F3FBAF3" w14:textId="77777777" w:rsidR="00127039" w:rsidRDefault="00127039" w:rsidP="00127039">
      <w:pPr>
        <w:rPr>
          <w:rFonts w:ascii="Times New Roman" w:hAnsi="Times New Roman" w:cs="Times New Roman"/>
        </w:rPr>
      </w:pPr>
    </w:p>
    <w:p w14:paraId="7AF3E3C0" w14:textId="77777777" w:rsidR="00127039" w:rsidRDefault="00127039" w:rsidP="0012703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</w:rPr>
        <w:t>formedon</w:t>
      </w:r>
      <w:proofErr w:type="spellEnd"/>
      <w:r>
        <w:rPr>
          <w:rFonts w:ascii="Times New Roman" w:hAnsi="Times New Roman" w:cs="Times New Roman"/>
        </w:rPr>
        <w:t xml:space="preserve"> descender against John Broke(q.v.) and Ralph Johnson(q.v.).</w:t>
      </w:r>
    </w:p>
    <w:p w14:paraId="7975371B" w14:textId="77777777" w:rsidR="00127039" w:rsidRDefault="00127039" w:rsidP="001270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0CFF87A" w14:textId="77777777" w:rsidR="00127039" w:rsidRDefault="00127039" w:rsidP="00127039">
      <w:pPr>
        <w:rPr>
          <w:rFonts w:ascii="Times New Roman" w:hAnsi="Times New Roman" w:cs="Times New Roman"/>
        </w:rPr>
      </w:pPr>
    </w:p>
    <w:p w14:paraId="657C28ED" w14:textId="77777777" w:rsidR="00127039" w:rsidRDefault="00127039" w:rsidP="00127039">
      <w:pPr>
        <w:rPr>
          <w:rFonts w:ascii="Times New Roman" w:hAnsi="Times New Roman" w:cs="Times New Roman"/>
        </w:rPr>
      </w:pPr>
    </w:p>
    <w:p w14:paraId="673AE64F" w14:textId="77777777" w:rsidR="00127039" w:rsidRDefault="00127039" w:rsidP="001270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07618DA8" w14:textId="77777777" w:rsidR="006B2F86" w:rsidRPr="00E71FC3" w:rsidRDefault="001270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3D548" w14:textId="77777777" w:rsidR="00127039" w:rsidRDefault="00127039" w:rsidP="00E71FC3">
      <w:r>
        <w:separator/>
      </w:r>
    </w:p>
  </w:endnote>
  <w:endnote w:type="continuationSeparator" w:id="0">
    <w:p w14:paraId="313BA0B1" w14:textId="77777777" w:rsidR="00127039" w:rsidRDefault="001270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FFA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416F6" w14:textId="77777777" w:rsidR="00127039" w:rsidRDefault="00127039" w:rsidP="00E71FC3">
      <w:r>
        <w:separator/>
      </w:r>
    </w:p>
  </w:footnote>
  <w:footnote w:type="continuationSeparator" w:id="0">
    <w:p w14:paraId="15057DAA" w14:textId="77777777" w:rsidR="00127039" w:rsidRDefault="001270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039"/>
    <w:rsid w:val="001270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A8CC0"/>
  <w15:chartTrackingRefBased/>
  <w15:docId w15:val="{A44EC26C-12AF-4ADA-9218-EE9C9777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70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27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2019-01-08T20:44:00Z</dcterms:created>
  <dcterms:modified xsi:type="dcterms:W3CDTF">2019-01-08T20:44:00Z</dcterms:modified>
</cp:coreProperties>
</file>